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342D7" w14:textId="7A59BCD2" w:rsidR="001B6034" w:rsidRDefault="001B6034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6529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  <w:t>S3-24</w:t>
      </w:r>
      <w:r w:rsidR="009D61BC">
        <w:rPr>
          <w:b/>
          <w:i/>
          <w:noProof/>
          <w:sz w:val="28"/>
        </w:rPr>
        <w:t>5048</w:t>
      </w:r>
    </w:p>
    <w:p w14:paraId="74F80B0B" w14:textId="270017E6" w:rsidR="00EB746A" w:rsidRPr="001B6034" w:rsidRDefault="00BB451F" w:rsidP="001B6034">
      <w:pPr>
        <w:pStyle w:val="CRCoverPage"/>
        <w:outlineLvl w:val="0"/>
        <w:rPr>
          <w:b/>
          <w:bCs/>
          <w:noProof/>
          <w:sz w:val="24"/>
        </w:rPr>
      </w:pPr>
      <w:r w:rsidRPr="00BB451F">
        <w:rPr>
          <w:b/>
          <w:bCs/>
          <w:sz w:val="24"/>
        </w:rPr>
        <w:t>Orlando, US, 11 -15 November 2024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14:paraId="6ACC962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45A8A158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714284B5" w14:textId="77777777" w:rsidR="000F7ECB" w:rsidRPr="00DC278D" w:rsidRDefault="004B4B8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54AE7206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759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'Study on security enhancements of Uncrewed Aerial Systems (UAS) Phase 3'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5E941A8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 xml:space="preserve">Information and </w:t>
      </w:r>
      <w:r w:rsidR="007B0EA1">
        <w:rPr>
          <w:rFonts w:ascii="Arial" w:hAnsi="Arial" w:cs="Arial"/>
          <w:b/>
        </w:rPr>
        <w:t>Approval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3C3A7" w14:textId="79F66220" w:rsidR="004B66FA" w:rsidRDefault="00E51E32" w:rsidP="004B66FA">
      <w:r w:rsidRPr="00E51E32">
        <w:t xml:space="preserve">This Technical Report contains the outcome of the study of </w:t>
      </w:r>
      <w:r>
        <w:t>one</w:t>
      </w:r>
      <w:r w:rsidRPr="00E51E32">
        <w:t xml:space="preserve"> key </w:t>
      </w:r>
      <w:r w:rsidR="00CE4CDD">
        <w:t>i</w:t>
      </w:r>
      <w:r w:rsidRPr="00E51E32">
        <w:t>ssue</w:t>
      </w:r>
      <w:r w:rsidR="00102A3C">
        <w:t xml:space="preserve"> (</w:t>
      </w:r>
      <w:r w:rsidR="00102A3C" w:rsidRPr="00102A3C">
        <w:rPr>
          <w:lang w:val="en-US"/>
        </w:rPr>
        <w:t>security enhancements to NEF services in support of multiple USSs</w:t>
      </w:r>
      <w:r w:rsidR="00AF69B8">
        <w:rPr>
          <w:lang w:val="en-US"/>
        </w:rPr>
        <w:t>)</w:t>
      </w:r>
      <w:r w:rsidRPr="00E51E32">
        <w:t xml:space="preserve"> identified by the </w:t>
      </w:r>
      <w:r w:rsidR="008919D6">
        <w:t>T</w:t>
      </w:r>
      <w:r w:rsidR="00665298">
        <w:t>R</w:t>
      </w:r>
      <w:r w:rsidR="008919D6">
        <w:t xml:space="preserve"> 33.</w:t>
      </w:r>
      <w:r w:rsidR="00665298">
        <w:t>759</w:t>
      </w:r>
      <w:r w:rsidR="003275C8">
        <w:t xml:space="preserve"> </w:t>
      </w:r>
      <w:r w:rsidR="004B66FA">
        <w:t>"</w:t>
      </w:r>
      <w:r w:rsidR="00665298" w:rsidRPr="00665298">
        <w:t>Study on security enhancements of Uncrewed Aerial Systems (UAS) Phase 3</w:t>
      </w:r>
      <w:r w:rsidR="004B66FA">
        <w:t>.</w:t>
      </w:r>
      <w:r w:rsidR="00556AAF">
        <w:t>"</w:t>
      </w:r>
    </w:p>
    <w:p w14:paraId="10D41B98" w14:textId="442C0511" w:rsidR="00BB105B" w:rsidRDefault="00BB105B" w:rsidP="004B66FA">
      <w:r w:rsidRPr="00BB105B">
        <w:t>The TR is considered 100% complete.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4656715">
    <w:abstractNumId w:val="3"/>
  </w:num>
  <w:num w:numId="2" w16cid:durableId="1279487650">
    <w:abstractNumId w:val="7"/>
  </w:num>
  <w:num w:numId="3" w16cid:durableId="1900437262">
    <w:abstractNumId w:val="6"/>
  </w:num>
  <w:num w:numId="4" w16cid:durableId="548422555">
    <w:abstractNumId w:val="8"/>
  </w:num>
  <w:num w:numId="5" w16cid:durableId="1493597394">
    <w:abstractNumId w:val="9"/>
  </w:num>
  <w:num w:numId="6" w16cid:durableId="254748352">
    <w:abstractNumId w:val="5"/>
  </w:num>
  <w:num w:numId="7" w16cid:durableId="422647371">
    <w:abstractNumId w:val="4"/>
  </w:num>
  <w:num w:numId="8" w16cid:durableId="932398688">
    <w:abstractNumId w:val="2"/>
  </w:num>
  <w:num w:numId="9" w16cid:durableId="1163007525">
    <w:abstractNumId w:val="1"/>
  </w:num>
  <w:num w:numId="10" w16cid:durableId="1757556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6494B"/>
    <w:rsid w:val="000711AA"/>
    <w:rsid w:val="000D16DA"/>
    <w:rsid w:val="000D5F18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B323B"/>
    <w:rsid w:val="005F10CC"/>
    <w:rsid w:val="00602253"/>
    <w:rsid w:val="00607EC1"/>
    <w:rsid w:val="00623423"/>
    <w:rsid w:val="00650510"/>
    <w:rsid w:val="00665298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919D6"/>
    <w:rsid w:val="008933AD"/>
    <w:rsid w:val="0089418B"/>
    <w:rsid w:val="008B32D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31676"/>
    <w:rsid w:val="00A55084"/>
    <w:rsid w:val="00A97CD7"/>
    <w:rsid w:val="00AF1B77"/>
    <w:rsid w:val="00AF69B8"/>
    <w:rsid w:val="00B03A93"/>
    <w:rsid w:val="00B439F6"/>
    <w:rsid w:val="00B45FB9"/>
    <w:rsid w:val="00B8637D"/>
    <w:rsid w:val="00B97929"/>
    <w:rsid w:val="00BB105B"/>
    <w:rsid w:val="00BB451F"/>
    <w:rsid w:val="00BE5651"/>
    <w:rsid w:val="00BF0958"/>
    <w:rsid w:val="00C0309D"/>
    <w:rsid w:val="00C037B9"/>
    <w:rsid w:val="00C70A20"/>
    <w:rsid w:val="00C73D3B"/>
    <w:rsid w:val="00CA53E9"/>
    <w:rsid w:val="00CB243C"/>
    <w:rsid w:val="00CC358C"/>
    <w:rsid w:val="00CE4CDD"/>
    <w:rsid w:val="00CF6DE2"/>
    <w:rsid w:val="00D45010"/>
    <w:rsid w:val="00D7617F"/>
    <w:rsid w:val="00DC278D"/>
    <w:rsid w:val="00DD3EBC"/>
    <w:rsid w:val="00DD7AC2"/>
    <w:rsid w:val="00E3354A"/>
    <w:rsid w:val="00E51E32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mailSignature">
    <w:name w:val="E-mail Signature"/>
    <w:basedOn w:val="Normal"/>
    <w:link w:val="EmailSignatureChar"/>
    <w:rsid w:val="00725928"/>
  </w:style>
  <w:style w:type="character" w:customStyle="1" w:styleId="EmailSignatureChar">
    <w:name w:val="Email Signature Char"/>
    <w:link w:val="E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156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Markus Hanhisalo</cp:lastModifiedBy>
  <cp:revision>2</cp:revision>
  <dcterms:created xsi:type="dcterms:W3CDTF">2024-11-04T11:29:00Z</dcterms:created>
  <dcterms:modified xsi:type="dcterms:W3CDTF">2024-11-04T11:29:00Z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